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KEABBELL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Barber.</w:t>
      </w: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Apprentice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Tourner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(“Exeter Freemen” p.55)</w:t>
      </w: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Sep.1466</w:t>
      </w:r>
      <w:r>
        <w:rPr>
          <w:rFonts w:ascii="Times New Roman" w:hAnsi="Times New Roman" w:cs="Times New Roman"/>
          <w:sz w:val="24"/>
          <w:szCs w:val="24"/>
        </w:rPr>
        <w:tab/>
        <w:t>He became a Freeman.   (ibid.)</w:t>
      </w: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B3F1D" w:rsidRDefault="005B3F1D" w:rsidP="005B3F1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2016</w:t>
      </w:r>
    </w:p>
    <w:p w:rsidR="006B2F86" w:rsidRPr="00E71FC3" w:rsidRDefault="005B3F1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F1D" w:rsidRDefault="005B3F1D" w:rsidP="00E71FC3">
      <w:pPr>
        <w:spacing w:after="0" w:line="240" w:lineRule="auto"/>
      </w:pPr>
      <w:r>
        <w:separator/>
      </w:r>
    </w:p>
  </w:endnote>
  <w:endnote w:type="continuationSeparator" w:id="0">
    <w:p w:rsidR="005B3F1D" w:rsidRDefault="005B3F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F1D" w:rsidRDefault="005B3F1D" w:rsidP="00E71FC3">
      <w:pPr>
        <w:spacing w:after="0" w:line="240" w:lineRule="auto"/>
      </w:pPr>
      <w:r>
        <w:separator/>
      </w:r>
    </w:p>
  </w:footnote>
  <w:footnote w:type="continuationSeparator" w:id="0">
    <w:p w:rsidR="005B3F1D" w:rsidRDefault="005B3F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1D"/>
    <w:rsid w:val="005B3F1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C6656-5C4F-476E-963A-458A2E3E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2016-04-02T20:44:00Z</dcterms:created>
  <dcterms:modified xsi:type="dcterms:W3CDTF">2016-04-02T20:44:00Z</dcterms:modified>
</cp:coreProperties>
</file>